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4D2" w:rsidRDefault="00E214D2" w:rsidP="0097670D">
      <w:pPr>
        <w:pStyle w:val="Heading1"/>
        <w:rPr>
          <w:b/>
          <w:lang w:val="ru-RU"/>
        </w:rPr>
      </w:pPr>
    </w:p>
    <w:p w:rsidR="00E214D2" w:rsidRDefault="00E214D2" w:rsidP="0097670D">
      <w:pPr>
        <w:framePr w:hSpace="141" w:wrap="around" w:vAnchor="text" w:hAnchor="page" w:x="6016" w:y="1"/>
        <w:rPr>
          <w:noProof/>
        </w:rPr>
      </w:pPr>
      <w:r w:rsidRPr="00EF7F1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E214D2" w:rsidRDefault="00E214D2" w:rsidP="0097670D">
      <w:pPr>
        <w:jc w:val="center"/>
        <w:rPr>
          <w:rFonts w:cs="Tahoma"/>
          <w:b/>
          <w:sz w:val="28"/>
          <w:szCs w:val="28"/>
        </w:rPr>
      </w:pPr>
    </w:p>
    <w:p w:rsidR="00E214D2" w:rsidRDefault="00E214D2" w:rsidP="0097670D">
      <w:pPr>
        <w:jc w:val="center"/>
        <w:rPr>
          <w:rFonts w:cs="Tahoma"/>
          <w:b/>
          <w:sz w:val="28"/>
          <w:szCs w:val="28"/>
        </w:rPr>
      </w:pPr>
    </w:p>
    <w:p w:rsidR="00E214D2" w:rsidRDefault="00E214D2" w:rsidP="0097670D">
      <w:pPr>
        <w:jc w:val="center"/>
        <w:rPr>
          <w:rFonts w:cs="Tahoma"/>
          <w:b/>
          <w:sz w:val="28"/>
          <w:szCs w:val="28"/>
        </w:rPr>
      </w:pPr>
    </w:p>
    <w:p w:rsidR="00E214D2" w:rsidRDefault="00E214D2" w:rsidP="0097670D">
      <w:pPr>
        <w:jc w:val="center"/>
        <w:rPr>
          <w:rFonts w:cs="Tahoma"/>
          <w:b/>
          <w:sz w:val="28"/>
          <w:szCs w:val="28"/>
        </w:rPr>
      </w:pPr>
    </w:p>
    <w:p w:rsidR="00E214D2" w:rsidRDefault="00E214D2" w:rsidP="0097670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214D2" w:rsidRDefault="00E214D2" w:rsidP="0097670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214D2" w:rsidRDefault="00E214D2" w:rsidP="0097670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214D2" w:rsidRPr="0039378D" w:rsidRDefault="00E214D2" w:rsidP="0097670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E214D2" w:rsidRDefault="00E214D2" w:rsidP="0097670D"/>
    <w:p w:rsidR="00E214D2" w:rsidRPr="0039378D" w:rsidRDefault="00E214D2" w:rsidP="0097670D">
      <w:pPr>
        <w:rPr>
          <w:sz w:val="28"/>
          <w:szCs w:val="28"/>
        </w:rPr>
      </w:pPr>
      <w:r>
        <w:rPr>
          <w:sz w:val="28"/>
          <w:szCs w:val="28"/>
          <w:lang w:val="ru-RU"/>
        </w:rPr>
        <w:t>20 жовтня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  <w:lang w:val="ru-RU"/>
        </w:rPr>
        <w:t xml:space="preserve">  280</w:t>
      </w:r>
      <w:r w:rsidRPr="0039378D">
        <w:rPr>
          <w:sz w:val="28"/>
          <w:szCs w:val="28"/>
        </w:rPr>
        <w:t xml:space="preserve">-к </w:t>
      </w:r>
    </w:p>
    <w:p w:rsidR="00E214D2" w:rsidRPr="0039378D" w:rsidRDefault="00E214D2" w:rsidP="0097670D">
      <w:pPr>
        <w:rPr>
          <w:b/>
        </w:rPr>
      </w:pPr>
    </w:p>
    <w:p w:rsidR="00E214D2" w:rsidRDefault="00E214D2" w:rsidP="0097670D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МИХАЙЛОВОЇ Сніжани</w:t>
      </w:r>
    </w:p>
    <w:p w:rsidR="00E214D2" w:rsidRDefault="00E214D2" w:rsidP="0097670D">
      <w:pPr>
        <w:jc w:val="center"/>
        <w:rPr>
          <w:b/>
          <w:sz w:val="28"/>
        </w:rPr>
      </w:pPr>
      <w:r>
        <w:rPr>
          <w:b/>
          <w:sz w:val="28"/>
        </w:rPr>
        <w:t>як одному з батьків, які мають двох або більше</w:t>
      </w:r>
    </w:p>
    <w:p w:rsidR="00E214D2" w:rsidRPr="005B6AF9" w:rsidRDefault="00E214D2" w:rsidP="0097670D">
      <w:pPr>
        <w:jc w:val="center"/>
        <w:rPr>
          <w:b/>
          <w:sz w:val="28"/>
        </w:rPr>
      </w:pPr>
      <w:r>
        <w:rPr>
          <w:b/>
          <w:sz w:val="28"/>
        </w:rPr>
        <w:t>дітей віком до 15 років</w:t>
      </w:r>
    </w:p>
    <w:p w:rsidR="00E214D2" w:rsidRDefault="00E214D2" w:rsidP="0097670D">
      <w:pPr>
        <w:jc w:val="center"/>
        <w:rPr>
          <w:sz w:val="28"/>
        </w:rPr>
      </w:pPr>
    </w:p>
    <w:p w:rsidR="00E214D2" w:rsidRPr="001B36F7" w:rsidRDefault="00E214D2" w:rsidP="0097670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 7, 13, </w:t>
      </w:r>
      <w:r w:rsidRPr="001B36F7">
        <w:rPr>
          <w:sz w:val="28"/>
          <w:szCs w:val="28"/>
        </w:rPr>
        <w:t>20  частини 4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статтями </w:t>
      </w:r>
      <w:r w:rsidRPr="000351F1">
        <w:rPr>
          <w:sz w:val="28"/>
          <w:szCs w:val="28"/>
        </w:rPr>
        <w:t>10</w:t>
      </w:r>
      <w:r>
        <w:rPr>
          <w:sz w:val="28"/>
          <w:szCs w:val="28"/>
        </w:rPr>
        <w:t>, 19</w:t>
      </w:r>
      <w:r w:rsidRPr="000351F1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</w:rPr>
        <w:t>», розглянувши  заявуМихайлової С.І.:</w:t>
      </w:r>
    </w:p>
    <w:p w:rsidR="00E214D2" w:rsidRDefault="00E214D2" w:rsidP="0097670D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МИХАЙЛОВІЙ  Сніжані Іванівні,  державному реєстратору майнових прав відділу «Центр надання адміністративних послуг» </w:t>
      </w:r>
      <w:r w:rsidRPr="006838CF">
        <w:t>міської ради</w:t>
      </w:r>
      <w:r>
        <w:t>,  додаткову відпустку як одному з батьків, які  мають двох або більше дітей  віком до 15 років, за 2021 рік, тривалістю  10 календарних дніві</w:t>
      </w:r>
      <w:r w:rsidRPr="005E4AE2">
        <w:t xml:space="preserve">з </w:t>
      </w:r>
      <w:r w:rsidRPr="00882BEE">
        <w:rPr>
          <w:highlight w:val="black"/>
        </w:rPr>
        <w:t>27 жовтня  2021 року по  05 листопада  2021 року включно.</w:t>
      </w:r>
      <w:r>
        <w:t xml:space="preserve">  </w:t>
      </w:r>
    </w:p>
    <w:p w:rsidR="00E214D2" w:rsidRPr="005B6AF9" w:rsidRDefault="00E214D2" w:rsidP="0097670D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E214D2" w:rsidRDefault="00E214D2" w:rsidP="0097670D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О.М.</w:t>
      </w:r>
    </w:p>
    <w:p w:rsidR="00E214D2" w:rsidRDefault="00E214D2" w:rsidP="0097670D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Михайлової С.І. від 19 жовтня 2021 року;</w:t>
      </w:r>
    </w:p>
    <w:p w:rsidR="00E214D2" w:rsidRDefault="00E214D2" w:rsidP="0097670D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довідка з місця роботи </w:t>
      </w:r>
      <w:r w:rsidRPr="00882BEE">
        <w:rPr>
          <w:sz w:val="28"/>
          <w:szCs w:val="28"/>
          <w:highlight w:val="black"/>
        </w:rPr>
        <w:t>Михайлова О.Л</w:t>
      </w:r>
      <w:r>
        <w:rPr>
          <w:sz w:val="28"/>
          <w:szCs w:val="28"/>
        </w:rPr>
        <w:t xml:space="preserve"> , батька дітей;</w:t>
      </w:r>
    </w:p>
    <w:p w:rsidR="00E214D2" w:rsidRPr="00882BEE" w:rsidRDefault="00E214D2" w:rsidP="0097670D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копія свідоцтва про народження </w:t>
      </w:r>
      <w:r w:rsidRPr="00882BEE">
        <w:rPr>
          <w:sz w:val="28"/>
          <w:szCs w:val="28"/>
          <w:highlight w:val="black"/>
        </w:rPr>
        <w:t xml:space="preserve">сина Михайлова А.О., серія </w:t>
      </w:r>
      <w:r w:rsidRPr="00882BEE">
        <w:rPr>
          <w:sz w:val="28"/>
          <w:szCs w:val="28"/>
          <w:highlight w:val="black"/>
          <w:lang w:val="en-US"/>
        </w:rPr>
        <w:t>I</w:t>
      </w:r>
      <w:r w:rsidRPr="00882BEE">
        <w:rPr>
          <w:sz w:val="28"/>
          <w:szCs w:val="28"/>
          <w:highlight w:val="black"/>
        </w:rPr>
        <w:t>-ЖД №319644 від 08 жовтня  2012 року;</w:t>
      </w:r>
    </w:p>
    <w:p w:rsidR="00E214D2" w:rsidRDefault="00E214D2" w:rsidP="0097670D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свідоцтва про народження </w:t>
      </w:r>
      <w:r w:rsidRPr="00882BEE">
        <w:rPr>
          <w:sz w:val="28"/>
          <w:szCs w:val="28"/>
          <w:highlight w:val="black"/>
        </w:rPr>
        <w:t xml:space="preserve">доньки Михайлової З.О., серія </w:t>
      </w:r>
      <w:r w:rsidRPr="00882BEE">
        <w:rPr>
          <w:sz w:val="28"/>
          <w:szCs w:val="28"/>
          <w:highlight w:val="black"/>
          <w:lang w:val="en-US"/>
        </w:rPr>
        <w:t>I</w:t>
      </w:r>
      <w:bookmarkStart w:id="0" w:name="_GoBack"/>
      <w:bookmarkEnd w:id="0"/>
      <w:r w:rsidRPr="00882BEE">
        <w:rPr>
          <w:sz w:val="28"/>
          <w:szCs w:val="28"/>
          <w:highlight w:val="black"/>
        </w:rPr>
        <w:t>-ЖД №588228 від 13 лютого 2019 року.</w:t>
      </w:r>
    </w:p>
    <w:p w:rsidR="00E214D2" w:rsidRPr="0039378D" w:rsidRDefault="00E214D2" w:rsidP="0097670D">
      <w:pPr>
        <w:pStyle w:val="Heading2"/>
      </w:pPr>
    </w:p>
    <w:p w:rsidR="00E214D2" w:rsidRPr="000917CC" w:rsidRDefault="00E214D2" w:rsidP="0097670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E214D2" w:rsidRDefault="00E214D2" w:rsidP="0097670D">
      <w:pPr>
        <w:pStyle w:val="Heading2"/>
      </w:pPr>
    </w:p>
    <w:p w:rsidR="00E214D2" w:rsidRDefault="00E214D2" w:rsidP="0097670D">
      <w:pPr>
        <w:pStyle w:val="Heading2"/>
      </w:pPr>
    </w:p>
    <w:p w:rsidR="00E214D2" w:rsidRPr="002D6B80" w:rsidRDefault="00E214D2" w:rsidP="0097670D">
      <w:pPr>
        <w:pStyle w:val="Heading2"/>
        <w:rPr>
          <w:u w:val="single"/>
        </w:rPr>
      </w:pPr>
      <w:r>
        <w:t>З розпорядженням ознайомлена</w:t>
      </w:r>
      <w:r>
        <w:tab/>
      </w:r>
      <w:r>
        <w:tab/>
      </w:r>
      <w:r>
        <w:tab/>
        <w:t>Сніжана МИХАЙЛОВА</w:t>
      </w:r>
    </w:p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4D2" w:rsidRPr="00E96A52" w:rsidRDefault="00E214D2" w:rsidP="0097670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214D2" w:rsidRPr="00E96A52" w:rsidRDefault="00E214D2" w:rsidP="0097670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жовтня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№280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E214D2" w:rsidRDefault="00E214D2" w:rsidP="0097670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4D2" w:rsidRDefault="00E214D2" w:rsidP="0097670D">
      <w:pPr>
        <w:jc w:val="both"/>
        <w:rPr>
          <w:sz w:val="28"/>
        </w:rPr>
      </w:pPr>
    </w:p>
    <w:p w:rsidR="00E214D2" w:rsidRPr="00EC1933" w:rsidRDefault="00E214D2" w:rsidP="0097670D">
      <w:pPr>
        <w:jc w:val="both"/>
        <w:rPr>
          <w:sz w:val="28"/>
        </w:rPr>
      </w:pPr>
      <w:r w:rsidRPr="00EC1933">
        <w:rPr>
          <w:sz w:val="28"/>
        </w:rPr>
        <w:t xml:space="preserve">Про додаткову відпустку </w:t>
      </w:r>
      <w:r>
        <w:rPr>
          <w:sz w:val="28"/>
        </w:rPr>
        <w:t>МИХАЙЛОВІЙ Сніжані</w:t>
      </w:r>
      <w:r w:rsidRPr="00EC1933">
        <w:rPr>
          <w:sz w:val="28"/>
        </w:rPr>
        <w:t xml:space="preserve">,як одному з батьків, які мають двох або більше дітей віком до 15 років  </w:t>
      </w:r>
    </w:p>
    <w:p w:rsidR="00E214D2" w:rsidRPr="00A84420" w:rsidRDefault="00E214D2" w:rsidP="0097670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4D2" w:rsidRPr="00CF77D5" w:rsidRDefault="00E214D2" w:rsidP="0097670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214D2" w:rsidRPr="00E05F39" w:rsidRDefault="00E214D2" w:rsidP="0097670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E214D2" w:rsidRPr="00E05F39" w:rsidRDefault="00E214D2" w:rsidP="0097670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E214D2" w:rsidRPr="00E05F39" w:rsidRDefault="00E214D2" w:rsidP="0097670D">
      <w:pPr>
        <w:rPr>
          <w:b/>
          <w:sz w:val="28"/>
          <w:szCs w:val="28"/>
        </w:rPr>
      </w:pPr>
    </w:p>
    <w:p w:rsidR="00E214D2" w:rsidRDefault="00E214D2" w:rsidP="0097670D">
      <w:pPr>
        <w:rPr>
          <w:sz w:val="28"/>
          <w:szCs w:val="28"/>
        </w:rPr>
      </w:pPr>
    </w:p>
    <w:p w:rsidR="00E214D2" w:rsidRPr="00E05F39" w:rsidRDefault="00E214D2" w:rsidP="0097670D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E214D2" w:rsidRPr="00E05F39" w:rsidRDefault="00E214D2" w:rsidP="0097670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E214D2" w:rsidRPr="00E05F39" w:rsidRDefault="00E214D2" w:rsidP="0097670D">
      <w:pPr>
        <w:rPr>
          <w:sz w:val="28"/>
          <w:szCs w:val="28"/>
        </w:rPr>
      </w:pPr>
    </w:p>
    <w:p w:rsidR="00E214D2" w:rsidRDefault="00E214D2" w:rsidP="0097670D">
      <w:pPr>
        <w:rPr>
          <w:sz w:val="28"/>
          <w:szCs w:val="28"/>
        </w:rPr>
      </w:pPr>
    </w:p>
    <w:p w:rsidR="00E214D2" w:rsidRDefault="00E214D2" w:rsidP="0097670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E214D2" w:rsidRDefault="00E214D2" w:rsidP="0097670D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E214D2" w:rsidRDefault="00E214D2" w:rsidP="0097670D"/>
    <w:p w:rsidR="00E214D2" w:rsidRDefault="00E214D2" w:rsidP="0097670D"/>
    <w:p w:rsidR="00E214D2" w:rsidRDefault="00E214D2" w:rsidP="0097670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E214D2" w:rsidRPr="00E05F39" w:rsidRDefault="00E214D2" w:rsidP="0097670D">
      <w:pPr>
        <w:rPr>
          <w:sz w:val="28"/>
          <w:szCs w:val="28"/>
        </w:rPr>
      </w:pPr>
      <w:r>
        <w:rPr>
          <w:sz w:val="28"/>
          <w:szCs w:val="28"/>
        </w:rPr>
        <w:t>__________       Інеса Стойкова</w:t>
      </w:r>
    </w:p>
    <w:p w:rsidR="00E214D2" w:rsidRPr="00E05F39" w:rsidRDefault="00E214D2" w:rsidP="0097670D">
      <w:pPr>
        <w:rPr>
          <w:sz w:val="28"/>
          <w:szCs w:val="28"/>
        </w:rPr>
      </w:pPr>
    </w:p>
    <w:p w:rsidR="00E214D2" w:rsidRPr="002506EF" w:rsidRDefault="00E214D2" w:rsidP="0097670D"/>
    <w:p w:rsidR="00E214D2" w:rsidRDefault="00E214D2" w:rsidP="0097670D"/>
    <w:p w:rsidR="00E214D2" w:rsidRDefault="00E214D2" w:rsidP="0097670D"/>
    <w:p w:rsidR="00E214D2" w:rsidRPr="006D7188" w:rsidRDefault="00E214D2" w:rsidP="0097670D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 w:rsidP="0097670D"/>
    <w:p w:rsidR="00E214D2" w:rsidRDefault="00E214D2"/>
    <w:sectPr w:rsidR="00E214D2" w:rsidSect="00EC1933">
      <w:pgSz w:w="11906" w:h="16838"/>
      <w:pgMar w:top="737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485C"/>
    <w:multiLevelType w:val="hybridMultilevel"/>
    <w:tmpl w:val="2ED65562"/>
    <w:lvl w:ilvl="0" w:tplc="2CAC19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70D"/>
    <w:rsid w:val="000351F1"/>
    <w:rsid w:val="000917CC"/>
    <w:rsid w:val="00095164"/>
    <w:rsid w:val="000B230D"/>
    <w:rsid w:val="001B36F7"/>
    <w:rsid w:val="001E4ED6"/>
    <w:rsid w:val="002506EF"/>
    <w:rsid w:val="002D6B80"/>
    <w:rsid w:val="003010A8"/>
    <w:rsid w:val="0039378D"/>
    <w:rsid w:val="004B42B0"/>
    <w:rsid w:val="005B6AF9"/>
    <w:rsid w:val="005E4AE2"/>
    <w:rsid w:val="006838CF"/>
    <w:rsid w:val="006D7188"/>
    <w:rsid w:val="007735AB"/>
    <w:rsid w:val="00882BEE"/>
    <w:rsid w:val="0097670D"/>
    <w:rsid w:val="00A84420"/>
    <w:rsid w:val="00CF77D5"/>
    <w:rsid w:val="00E05F39"/>
    <w:rsid w:val="00E214D2"/>
    <w:rsid w:val="00E96A52"/>
    <w:rsid w:val="00EC1933"/>
    <w:rsid w:val="00EF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70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670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7670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670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7670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97670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670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767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767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97670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97670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67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670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325</Words>
  <Characters>1853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2021-10-20T08:35:00Z</cp:lastPrinted>
  <dcterms:created xsi:type="dcterms:W3CDTF">2021-10-19T10:26:00Z</dcterms:created>
  <dcterms:modified xsi:type="dcterms:W3CDTF">2022-01-12T08:14:00Z</dcterms:modified>
</cp:coreProperties>
</file>